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AED" w:rsidRDefault="00601AED" w:rsidP="00601AED">
      <w:pPr>
        <w:pStyle w:val="NoSpacing"/>
      </w:pPr>
      <w:r>
        <w:rPr>
          <w:u w:val="single"/>
        </w:rPr>
        <w:t>Peter UFFA</w:t>
      </w:r>
      <w:r>
        <w:t xml:space="preserve">      (fl.1493-4)</w:t>
      </w:r>
    </w:p>
    <w:p w:rsidR="00601AED" w:rsidRDefault="00601AED" w:rsidP="00601AED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601AED" w:rsidRDefault="00601AED" w:rsidP="00601AED">
      <w:pPr>
        <w:pStyle w:val="NoSpacing"/>
      </w:pPr>
    </w:p>
    <w:p w:rsidR="00601AED" w:rsidRDefault="00601AED" w:rsidP="00601AED">
      <w:pPr>
        <w:pStyle w:val="NoSpacing"/>
      </w:pPr>
    </w:p>
    <w:p w:rsidR="00601AED" w:rsidRDefault="00601AED" w:rsidP="00601AED">
      <w:pPr>
        <w:pStyle w:val="NoSpacing"/>
      </w:pPr>
      <w:r>
        <w:t xml:space="preserve">Apprenticed to Thomas </w:t>
      </w:r>
      <w:proofErr w:type="spellStart"/>
      <w:proofErr w:type="gramStart"/>
      <w:r>
        <w:t>Drye</w:t>
      </w:r>
      <w:proofErr w:type="spellEnd"/>
      <w:r>
        <w:t>(</w:t>
      </w:r>
      <w:proofErr w:type="gramEnd"/>
      <w:r>
        <w:t>q.v.).   (C.F.N. p.141)</w:t>
      </w:r>
    </w:p>
    <w:p w:rsidR="00601AED" w:rsidRDefault="00601AED" w:rsidP="00601AED">
      <w:pPr>
        <w:pStyle w:val="NoSpacing"/>
      </w:pPr>
    </w:p>
    <w:p w:rsidR="00601AED" w:rsidRDefault="00601AED" w:rsidP="00601AED">
      <w:pPr>
        <w:pStyle w:val="NoSpacing"/>
      </w:pPr>
    </w:p>
    <w:p w:rsidR="00601AED" w:rsidRDefault="00601AED" w:rsidP="00601AED">
      <w:pPr>
        <w:pStyle w:val="NoSpacing"/>
      </w:pPr>
      <w:r>
        <w:t xml:space="preserve">         1493-4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601AED" w:rsidRDefault="00601AED" w:rsidP="00601AED">
      <w:pPr>
        <w:pStyle w:val="NoSpacing"/>
      </w:pPr>
    </w:p>
    <w:p w:rsidR="00601AED" w:rsidRDefault="00601AED" w:rsidP="00601AED">
      <w:pPr>
        <w:pStyle w:val="NoSpacing"/>
      </w:pPr>
    </w:p>
    <w:p w:rsidR="00E47068" w:rsidRPr="00C009D8" w:rsidRDefault="00601AED" w:rsidP="00601AED">
      <w:pPr>
        <w:pStyle w:val="NoSpacing"/>
      </w:pPr>
      <w:r>
        <w:t>5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ED" w:rsidRDefault="00601AED" w:rsidP="00920DE3">
      <w:pPr>
        <w:spacing w:after="0" w:line="240" w:lineRule="auto"/>
      </w:pPr>
      <w:r>
        <w:separator/>
      </w:r>
    </w:p>
  </w:endnote>
  <w:endnote w:type="continuationSeparator" w:id="0">
    <w:p w:rsidR="00601AED" w:rsidRDefault="00601A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ED" w:rsidRDefault="00601AED" w:rsidP="00920DE3">
      <w:pPr>
        <w:spacing w:after="0" w:line="240" w:lineRule="auto"/>
      </w:pPr>
      <w:r>
        <w:separator/>
      </w:r>
    </w:p>
  </w:footnote>
  <w:footnote w:type="continuationSeparator" w:id="0">
    <w:p w:rsidR="00601AED" w:rsidRDefault="00601A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AED"/>
    <w:rsid w:val="00120749"/>
    <w:rsid w:val="00601AE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2014-03-21T21:56:00Z</dcterms:created>
  <dcterms:modified xsi:type="dcterms:W3CDTF">2014-03-21T21:57:00Z</dcterms:modified>
</cp:coreProperties>
</file>